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E8EDBF" w14:textId="77777777" w:rsidR="00F60552" w:rsidRPr="00F60552" w:rsidRDefault="00997F14" w:rsidP="00F60552">
      <w:pPr>
        <w:spacing w:line="240" w:lineRule="auto"/>
        <w:jc w:val="right"/>
        <w:rPr>
          <w:rFonts w:ascii="Corbel" w:hAnsi="Corbel"/>
          <w:bCs/>
          <w:i/>
          <w:lang w:eastAsia="ar-SA"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F60552" w:rsidRPr="00F60552">
        <w:rPr>
          <w:rFonts w:ascii="Corbel" w:hAnsi="Corbel"/>
          <w:bCs/>
          <w:i/>
          <w:lang w:eastAsia="ar-SA"/>
        </w:rPr>
        <w:t>Załącznik nr 1.5 do Zarządzenia Rektora UR nr 7/2023</w:t>
      </w:r>
    </w:p>
    <w:p w14:paraId="03F59F1E" w14:textId="77777777" w:rsidR="00F60552" w:rsidRPr="00F60552" w:rsidRDefault="00F60552" w:rsidP="00F60552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F60552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00E5F694" w14:textId="77777777" w:rsidR="00F60552" w:rsidRPr="00F60552" w:rsidRDefault="00F60552" w:rsidP="00F60552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F60552">
        <w:rPr>
          <w:rFonts w:ascii="Corbel" w:hAnsi="Corbel"/>
          <w:b/>
          <w:smallCaps/>
          <w:sz w:val="24"/>
          <w:szCs w:val="24"/>
          <w:lang w:eastAsia="ar-SA"/>
        </w:rPr>
        <w:t>dotyczy cyklu kształcenia 2024-2029</w:t>
      </w:r>
    </w:p>
    <w:p w14:paraId="1131337B" w14:textId="77777777" w:rsidR="00F60552" w:rsidRPr="00F60552" w:rsidRDefault="00F60552" w:rsidP="00F60552">
      <w:pPr>
        <w:suppressAutoHyphens/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  <w:lang w:eastAsia="ar-SA"/>
        </w:rPr>
      </w:pPr>
      <w:r w:rsidRPr="00F60552">
        <w:rPr>
          <w:rFonts w:ascii="Corbel" w:hAnsi="Corbel"/>
          <w:i/>
          <w:sz w:val="20"/>
          <w:szCs w:val="20"/>
          <w:lang w:eastAsia="ar-SA"/>
        </w:rPr>
        <w:t>(skrajne daty</w:t>
      </w:r>
      <w:r w:rsidRPr="00F60552">
        <w:rPr>
          <w:rFonts w:ascii="Corbel" w:hAnsi="Corbel"/>
          <w:sz w:val="20"/>
          <w:szCs w:val="20"/>
          <w:lang w:eastAsia="ar-SA"/>
        </w:rPr>
        <w:t>)</w:t>
      </w:r>
    </w:p>
    <w:p w14:paraId="779F5BD3" w14:textId="77777777" w:rsidR="00F60552" w:rsidRPr="00F60552" w:rsidRDefault="00F60552" w:rsidP="00F60552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  <w:r w:rsidRPr="00F60552">
        <w:rPr>
          <w:rFonts w:ascii="Corbel" w:hAnsi="Corbel"/>
          <w:sz w:val="20"/>
          <w:szCs w:val="20"/>
          <w:lang w:eastAsia="ar-SA"/>
        </w:rPr>
        <w:t>Rok akademicki 2028/2029</w:t>
      </w:r>
    </w:p>
    <w:p w14:paraId="11B435D8" w14:textId="77777777" w:rsidR="00F60552" w:rsidRDefault="00F60552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792D4F8" w14:textId="3792B19A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7B6B3F27" w14:textId="77777777" w:rsidTr="00B819C8">
        <w:tc>
          <w:tcPr>
            <w:tcW w:w="2694" w:type="dxa"/>
            <w:vAlign w:val="center"/>
          </w:tcPr>
          <w:p w14:paraId="07010FBB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EC5200C" w14:textId="11334039" w:rsidR="0085747A" w:rsidRPr="00B169DF" w:rsidRDefault="00914EF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Prawo parlamentarne</w:t>
            </w:r>
          </w:p>
        </w:tc>
      </w:tr>
      <w:tr w:rsidR="0085747A" w:rsidRPr="00B169DF" w14:paraId="1820FF8A" w14:textId="77777777" w:rsidTr="00B819C8">
        <w:tc>
          <w:tcPr>
            <w:tcW w:w="2694" w:type="dxa"/>
            <w:vAlign w:val="center"/>
          </w:tcPr>
          <w:p w14:paraId="5C62B05B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1147032" w14:textId="77777777"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B169DF" w14:paraId="4D36C4B5" w14:textId="77777777" w:rsidTr="00B819C8">
        <w:tc>
          <w:tcPr>
            <w:tcW w:w="2694" w:type="dxa"/>
            <w:vAlign w:val="center"/>
          </w:tcPr>
          <w:p w14:paraId="44F80EA6" w14:textId="77777777" w:rsidR="0085747A" w:rsidRPr="00B169DF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B56D503" w14:textId="74A5FEE9" w:rsidR="0085747A" w:rsidRPr="00B169DF" w:rsidRDefault="00151E2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B169DF" w14:paraId="6C3038C7" w14:textId="77777777" w:rsidTr="00B819C8">
        <w:tc>
          <w:tcPr>
            <w:tcW w:w="2694" w:type="dxa"/>
            <w:vAlign w:val="center"/>
          </w:tcPr>
          <w:p w14:paraId="49252DE4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25E7160" w14:textId="2DE5D81A" w:rsidR="0085747A" w:rsidRPr="00B169DF" w:rsidRDefault="00151E2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Zakład Prawa Konstytucyjnego</w:t>
            </w:r>
          </w:p>
        </w:tc>
      </w:tr>
      <w:tr w:rsidR="0085747A" w:rsidRPr="00B169DF" w14:paraId="192BD65A" w14:textId="77777777" w:rsidTr="00B819C8">
        <w:tc>
          <w:tcPr>
            <w:tcW w:w="2694" w:type="dxa"/>
            <w:vAlign w:val="center"/>
          </w:tcPr>
          <w:p w14:paraId="10FF2062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68A0D45" w14:textId="521F1CBA" w:rsidR="0085747A" w:rsidRPr="00B169DF" w:rsidRDefault="0092324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Prawo</w:t>
            </w:r>
          </w:p>
        </w:tc>
      </w:tr>
      <w:tr w:rsidR="0085747A" w:rsidRPr="00B169DF" w14:paraId="70304835" w14:textId="77777777" w:rsidTr="00B819C8">
        <w:tc>
          <w:tcPr>
            <w:tcW w:w="2694" w:type="dxa"/>
            <w:vAlign w:val="center"/>
          </w:tcPr>
          <w:p w14:paraId="41CAFCB5" w14:textId="77777777"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34D8692" w14:textId="04B66258" w:rsidR="0085747A" w:rsidRPr="00B169DF" w:rsidRDefault="0092324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jednolite magisterskie</w:t>
            </w:r>
          </w:p>
        </w:tc>
      </w:tr>
      <w:tr w:rsidR="0085747A" w:rsidRPr="00B169DF" w14:paraId="388F3755" w14:textId="77777777" w:rsidTr="00B819C8">
        <w:tc>
          <w:tcPr>
            <w:tcW w:w="2694" w:type="dxa"/>
            <w:vAlign w:val="center"/>
          </w:tcPr>
          <w:p w14:paraId="074F09CD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E37AA5A" w14:textId="01B5C41E" w:rsidR="0085747A" w:rsidRPr="00B169DF" w:rsidRDefault="0092324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Ogólnoakademicki </w:t>
            </w:r>
          </w:p>
        </w:tc>
      </w:tr>
      <w:tr w:rsidR="0085747A" w:rsidRPr="00B169DF" w14:paraId="09205566" w14:textId="77777777" w:rsidTr="00B819C8">
        <w:tc>
          <w:tcPr>
            <w:tcW w:w="2694" w:type="dxa"/>
            <w:vAlign w:val="center"/>
          </w:tcPr>
          <w:p w14:paraId="694A7C70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994B63E" w14:textId="6D6B72F4" w:rsidR="0085747A" w:rsidRPr="00B169DF" w:rsidRDefault="0092150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923244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B169DF" w14:paraId="0C05C2EC" w14:textId="77777777" w:rsidTr="00B819C8">
        <w:tc>
          <w:tcPr>
            <w:tcW w:w="2694" w:type="dxa"/>
            <w:vAlign w:val="center"/>
          </w:tcPr>
          <w:p w14:paraId="3878DA9C" w14:textId="77777777" w:rsidR="0085747A" w:rsidRPr="00921505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21505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921505">
              <w:rPr>
                <w:rFonts w:ascii="Corbel" w:hAnsi="Corbel"/>
                <w:sz w:val="24"/>
                <w:szCs w:val="24"/>
              </w:rPr>
              <w:t>/y</w:t>
            </w:r>
            <w:r w:rsidRPr="00921505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F676120" w14:textId="5F2F4F58" w:rsidR="0085747A" w:rsidRPr="00921505" w:rsidRDefault="0092150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21505">
              <w:rPr>
                <w:rFonts w:ascii="Corbel" w:hAnsi="Corbel"/>
                <w:b w:val="0"/>
                <w:sz w:val="24"/>
                <w:szCs w:val="24"/>
              </w:rPr>
              <w:t>Rok V, semestr 9</w:t>
            </w:r>
          </w:p>
        </w:tc>
      </w:tr>
      <w:tr w:rsidR="0085747A" w:rsidRPr="00B169DF" w14:paraId="7ACCBA8E" w14:textId="77777777" w:rsidTr="00B819C8">
        <w:tc>
          <w:tcPr>
            <w:tcW w:w="2694" w:type="dxa"/>
            <w:vAlign w:val="center"/>
          </w:tcPr>
          <w:p w14:paraId="54139759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EA21357" w14:textId="73CD3A24" w:rsidR="0085747A" w:rsidRPr="00B169DF" w:rsidRDefault="00AB0F4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</w:p>
        </w:tc>
      </w:tr>
      <w:tr w:rsidR="00923D7D" w:rsidRPr="00B169DF" w14:paraId="331F9495" w14:textId="77777777" w:rsidTr="00B819C8">
        <w:tc>
          <w:tcPr>
            <w:tcW w:w="2694" w:type="dxa"/>
            <w:vAlign w:val="center"/>
          </w:tcPr>
          <w:p w14:paraId="1B1DE481" w14:textId="77777777"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4D3F9B6" w14:textId="74396EF5" w:rsidR="00923D7D" w:rsidRPr="00B169DF" w:rsidRDefault="00AB0F4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Język polski</w:t>
            </w:r>
          </w:p>
        </w:tc>
      </w:tr>
      <w:tr w:rsidR="0085747A" w:rsidRPr="00B169DF" w14:paraId="339BFB5F" w14:textId="77777777" w:rsidTr="00B819C8">
        <w:tc>
          <w:tcPr>
            <w:tcW w:w="2694" w:type="dxa"/>
            <w:vAlign w:val="center"/>
          </w:tcPr>
          <w:p w14:paraId="5D93ED52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F0450C9" w14:textId="225CAF25" w:rsidR="0085747A" w:rsidRPr="00B169DF" w:rsidRDefault="00C9133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Prof. d</w:t>
            </w:r>
            <w:r w:rsidR="00AB0F49">
              <w:rPr>
                <w:rFonts w:ascii="Corbel" w:hAnsi="Corbel"/>
                <w:b w:val="0"/>
                <w:sz w:val="24"/>
                <w:szCs w:val="24"/>
              </w:rPr>
              <w:t>r hab. Radosław Grabowski</w:t>
            </w:r>
            <w:bookmarkStart w:id="0" w:name="_GoBack"/>
            <w:bookmarkEnd w:id="0"/>
          </w:p>
        </w:tc>
      </w:tr>
      <w:tr w:rsidR="0085747A" w:rsidRPr="00B169DF" w14:paraId="0AD0E368" w14:textId="77777777" w:rsidTr="00B819C8">
        <w:tc>
          <w:tcPr>
            <w:tcW w:w="2694" w:type="dxa"/>
            <w:vAlign w:val="center"/>
          </w:tcPr>
          <w:p w14:paraId="020748E0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C837949" w14:textId="63673F63" w:rsidR="0085747A" w:rsidRPr="00B169DF" w:rsidRDefault="00AB0F4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Grzegorz Pastuszko, prof. UR</w:t>
            </w:r>
          </w:p>
        </w:tc>
      </w:tr>
    </w:tbl>
    <w:p w14:paraId="0AB0B6F8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09AEF041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1743B3C0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30AA7A12" w14:textId="77777777" w:rsidTr="00F60552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380D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6D8201B5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85B8A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C8E6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0EED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8C3D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DFF59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9D6EB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6CA31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784F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4659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6306D567" w14:textId="77777777" w:rsidTr="00F60552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9D624" w14:textId="6430D6B5" w:rsidR="00015B8F" w:rsidRPr="00B169DF" w:rsidRDefault="002C6D2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8CF23" w14:textId="40A9D69D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F440F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2E530" w14:textId="2FE829F4" w:rsidR="00015B8F" w:rsidRPr="00B169DF" w:rsidRDefault="002C6D2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F5874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110D6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FD282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BAD3A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16867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F2B8E" w14:textId="1B0FCCE5" w:rsidR="00015B8F" w:rsidRPr="00B169DF" w:rsidRDefault="008F589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5A361196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40B442E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5F436D61" w14:textId="21CC5FE0" w:rsidR="0085747A" w:rsidRPr="00B169DF" w:rsidRDefault="00D83DC8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sym w:font="Wingdings" w:char="F0FE"/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38C805D2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6C940C1F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2075595" w14:textId="2EB4FC9F" w:rsidR="00C66FB8" w:rsidRPr="00C66FB8" w:rsidRDefault="00E22FBC" w:rsidP="00C66FB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2E6B1BEF" w14:textId="6C4301EF" w:rsidR="00C66FB8" w:rsidRPr="003464BD" w:rsidRDefault="003464BD" w:rsidP="00C66FB8">
      <w:pPr>
        <w:pStyle w:val="Punktygwne"/>
        <w:spacing w:after="0"/>
        <w:rPr>
          <w:rFonts w:ascii="Corbel" w:hAnsi="Corbel"/>
          <w:b w:val="0"/>
          <w:szCs w:val="24"/>
        </w:rPr>
      </w:pPr>
      <w:r w:rsidRPr="003464BD">
        <w:rPr>
          <w:rFonts w:ascii="Corbel" w:hAnsi="Corbel"/>
          <w:b w:val="0"/>
          <w:szCs w:val="24"/>
        </w:rPr>
        <w:t>Forma zaliczenia: ZALICZENIE</w:t>
      </w:r>
      <w:r w:rsidR="008A1C70">
        <w:rPr>
          <w:rFonts w:ascii="Corbel" w:hAnsi="Corbel"/>
          <w:b w:val="0"/>
          <w:szCs w:val="24"/>
        </w:rPr>
        <w:t xml:space="preserve"> z oceną</w:t>
      </w:r>
    </w:p>
    <w:p w14:paraId="3C3564DE" w14:textId="2C12520B" w:rsidR="00E960BB" w:rsidRDefault="00C66FB8" w:rsidP="00C66FB8">
      <w:pPr>
        <w:pStyle w:val="Punktygwne"/>
        <w:spacing w:before="0" w:after="0"/>
        <w:rPr>
          <w:rFonts w:ascii="Corbel" w:hAnsi="Corbel"/>
          <w:b w:val="0"/>
          <w:szCs w:val="24"/>
        </w:rPr>
      </w:pPr>
      <w:r w:rsidRPr="003464BD">
        <w:rPr>
          <w:rFonts w:ascii="Corbel" w:hAnsi="Corbel"/>
          <w:b w:val="0"/>
          <w:szCs w:val="24"/>
        </w:rPr>
        <w:t xml:space="preserve">Sposób zaliczenia: </w:t>
      </w:r>
      <w:r w:rsidR="003464BD" w:rsidRPr="003464BD">
        <w:rPr>
          <w:rFonts w:ascii="Corbel" w:hAnsi="Corbel"/>
          <w:b w:val="0"/>
          <w:szCs w:val="24"/>
        </w:rPr>
        <w:t>ZALICZENIE PISEMNE</w:t>
      </w:r>
      <w:r w:rsidRPr="003464BD">
        <w:rPr>
          <w:rFonts w:ascii="Corbel" w:hAnsi="Corbel"/>
          <w:b w:val="0"/>
          <w:szCs w:val="24"/>
        </w:rPr>
        <w:t xml:space="preserve"> - pytania testowe </w:t>
      </w:r>
    </w:p>
    <w:p w14:paraId="6CC69EAE" w14:textId="77777777" w:rsidR="00C66FB8" w:rsidRPr="00B169DF" w:rsidRDefault="00C66FB8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76B673F" w14:textId="3EC5A121"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p w14:paraId="3EC33E30" w14:textId="77777777" w:rsidR="00F60552" w:rsidRPr="00B169DF" w:rsidRDefault="00F60552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170821A1" w14:textId="77777777" w:rsidTr="00745302">
        <w:tc>
          <w:tcPr>
            <w:tcW w:w="9670" w:type="dxa"/>
          </w:tcPr>
          <w:p w14:paraId="1BB8AE6C" w14:textId="0C50CE4A" w:rsidR="0085747A" w:rsidRPr="00B169DF" w:rsidRDefault="004A60D6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Prawo konstytucyjne</w:t>
            </w:r>
          </w:p>
        </w:tc>
      </w:tr>
    </w:tbl>
    <w:p w14:paraId="2DFEE067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90A82DB" w14:textId="77777777" w:rsidR="00F60552" w:rsidRDefault="00F60552">
      <w:pPr>
        <w:spacing w:after="0" w:line="240" w:lineRule="auto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szCs w:val="24"/>
        </w:rPr>
        <w:br w:type="page"/>
      </w:r>
    </w:p>
    <w:p w14:paraId="25F38AC3" w14:textId="6335910D"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lastRenderedPageBreak/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0B1F2F4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665D232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4B3D975D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B169DF" w14:paraId="3370B0D4" w14:textId="77777777" w:rsidTr="00923D7D">
        <w:tc>
          <w:tcPr>
            <w:tcW w:w="851" w:type="dxa"/>
            <w:vAlign w:val="center"/>
          </w:tcPr>
          <w:p w14:paraId="14E4A467" w14:textId="1F90214D"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  <w:tc>
          <w:tcPr>
            <w:tcW w:w="8819" w:type="dxa"/>
            <w:vAlign w:val="center"/>
          </w:tcPr>
          <w:p w14:paraId="2283C030" w14:textId="68235052" w:rsidR="0085747A" w:rsidRPr="00B169DF" w:rsidRDefault="004A60D6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A60D6">
              <w:rPr>
                <w:rFonts w:ascii="Corbel" w:hAnsi="Corbel"/>
                <w:b w:val="0"/>
                <w:sz w:val="24"/>
                <w:szCs w:val="24"/>
              </w:rPr>
              <w:t>Student w ramach kształcenia w zakresie w/w przedmiotu powinien :</w:t>
            </w:r>
          </w:p>
        </w:tc>
      </w:tr>
      <w:tr w:rsidR="0085747A" w:rsidRPr="00B169DF" w14:paraId="497B1469" w14:textId="77777777" w:rsidTr="00923D7D">
        <w:tc>
          <w:tcPr>
            <w:tcW w:w="851" w:type="dxa"/>
            <w:vAlign w:val="center"/>
          </w:tcPr>
          <w:p w14:paraId="053C821F" w14:textId="7E7D734F" w:rsidR="0085747A" w:rsidRPr="00B169DF" w:rsidRDefault="004A60D6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C1</w:t>
            </w:r>
          </w:p>
        </w:tc>
        <w:tc>
          <w:tcPr>
            <w:tcW w:w="8819" w:type="dxa"/>
            <w:vAlign w:val="center"/>
          </w:tcPr>
          <w:p w14:paraId="7D588F36" w14:textId="02CD0DE7" w:rsidR="0085747A" w:rsidRPr="00B169DF" w:rsidRDefault="004A60D6" w:rsidP="004A60D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Zdobyć umiejętność rozumienia i analizowania normatywnych i pozanormatywnych norm prawa parlamentarnego obowiązującego w RP</w:t>
            </w:r>
          </w:p>
        </w:tc>
      </w:tr>
      <w:tr w:rsidR="0085747A" w:rsidRPr="00B169DF" w14:paraId="3D8D058C" w14:textId="77777777" w:rsidTr="00923D7D">
        <w:tc>
          <w:tcPr>
            <w:tcW w:w="851" w:type="dxa"/>
            <w:vAlign w:val="center"/>
          </w:tcPr>
          <w:p w14:paraId="11CADB7C" w14:textId="09F045ED" w:rsidR="0085747A" w:rsidRPr="00B169DF" w:rsidRDefault="004A60D6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2E52E7A2" w14:textId="5D127A25" w:rsidR="0085747A" w:rsidRPr="00B169DF" w:rsidRDefault="004A60D6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Uzyskać umiejętność oceniania zjawisk prawnych i politycznych mających miejsce w polskim życiu parlamentarnym </w:t>
            </w:r>
          </w:p>
        </w:tc>
      </w:tr>
    </w:tbl>
    <w:p w14:paraId="661AA19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6B57CD0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1B820D6F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7"/>
        <w:gridCol w:w="5389"/>
        <w:gridCol w:w="2554"/>
      </w:tblGrid>
      <w:tr w:rsidR="0085747A" w:rsidRPr="00B169DF" w14:paraId="13985E3C" w14:textId="77777777" w:rsidTr="00D1546E">
        <w:tc>
          <w:tcPr>
            <w:tcW w:w="1577" w:type="dxa"/>
            <w:vAlign w:val="center"/>
          </w:tcPr>
          <w:p w14:paraId="674A14F1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389" w:type="dxa"/>
            <w:vAlign w:val="center"/>
          </w:tcPr>
          <w:p w14:paraId="2012558B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2554" w:type="dxa"/>
            <w:vAlign w:val="center"/>
          </w:tcPr>
          <w:p w14:paraId="7A686FDD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B169DF" w14:paraId="7AB2AB52" w14:textId="77777777" w:rsidTr="00D1546E">
        <w:tc>
          <w:tcPr>
            <w:tcW w:w="1577" w:type="dxa"/>
          </w:tcPr>
          <w:p w14:paraId="5763DB78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389" w:type="dxa"/>
          </w:tcPr>
          <w:p w14:paraId="2CE762DC" w14:textId="1EC778E0" w:rsidR="0085747A" w:rsidRPr="00B169DF" w:rsidRDefault="00D73BC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73BCC">
              <w:rPr>
                <w:rFonts w:ascii="Corbel" w:hAnsi="Corbel"/>
                <w:b w:val="0"/>
                <w:smallCaps w:val="0"/>
                <w:szCs w:val="24"/>
              </w:rPr>
              <w:t>Posiada wiedzę na temat źródeł, treści oraz mechanizmów stanowienia rozwiązań prawnych (w ujęciu współczesnym, częściowo historycznym) regulujących zakres kompetencji, organizację wewnętrzną oraz procedury działania Sejmu, Senatu oraz Zgromadzenia Narodowego</w:t>
            </w:r>
          </w:p>
        </w:tc>
        <w:tc>
          <w:tcPr>
            <w:tcW w:w="2554" w:type="dxa"/>
          </w:tcPr>
          <w:p w14:paraId="3F5A6B4D" w14:textId="77777777" w:rsidR="00FD663E" w:rsidRPr="00FD663E" w:rsidRDefault="00FD663E" w:rsidP="00FD663E">
            <w:pPr>
              <w:rPr>
                <w:rFonts w:ascii="Corbel" w:hAnsi="Corbel"/>
                <w:sz w:val="24"/>
                <w:szCs w:val="24"/>
              </w:rPr>
            </w:pPr>
            <w:r w:rsidRPr="00FD663E">
              <w:rPr>
                <w:rFonts w:ascii="Corbel" w:hAnsi="Corbel"/>
                <w:sz w:val="24"/>
                <w:szCs w:val="24"/>
              </w:rPr>
              <w:t>K_W02,K_W03,K_W04,</w:t>
            </w:r>
          </w:p>
          <w:p w14:paraId="0AD33E3F" w14:textId="77777777" w:rsidR="00FD663E" w:rsidRPr="00FD663E" w:rsidRDefault="00FD663E" w:rsidP="00FD663E">
            <w:pPr>
              <w:rPr>
                <w:rFonts w:ascii="Corbel" w:hAnsi="Corbel"/>
                <w:sz w:val="24"/>
                <w:szCs w:val="24"/>
              </w:rPr>
            </w:pPr>
            <w:r w:rsidRPr="00FD663E">
              <w:rPr>
                <w:rFonts w:ascii="Corbel" w:hAnsi="Corbel"/>
                <w:sz w:val="24"/>
                <w:szCs w:val="24"/>
              </w:rPr>
              <w:t>K_W06,K_W07,K_W08,</w:t>
            </w:r>
          </w:p>
          <w:p w14:paraId="43C86AB6" w14:textId="4772F45D" w:rsidR="0085747A" w:rsidRPr="003C3B8F" w:rsidRDefault="00FD663E" w:rsidP="00FD663E">
            <w:pPr>
              <w:rPr>
                <w:rFonts w:ascii="Corbel" w:hAnsi="Corbel"/>
                <w:sz w:val="24"/>
                <w:szCs w:val="24"/>
              </w:rPr>
            </w:pPr>
            <w:r w:rsidRPr="00FD663E">
              <w:rPr>
                <w:rFonts w:ascii="Corbel" w:hAnsi="Corbel"/>
                <w:sz w:val="24"/>
                <w:szCs w:val="24"/>
              </w:rPr>
              <w:t>K_W10, K_K01</w:t>
            </w:r>
          </w:p>
        </w:tc>
      </w:tr>
      <w:tr w:rsidR="0085747A" w:rsidRPr="00B169DF" w14:paraId="0743ADBC" w14:textId="77777777" w:rsidTr="00D1546E">
        <w:tc>
          <w:tcPr>
            <w:tcW w:w="1577" w:type="dxa"/>
          </w:tcPr>
          <w:p w14:paraId="33635583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389" w:type="dxa"/>
          </w:tcPr>
          <w:p w14:paraId="04D44BA6" w14:textId="6C175D9E" w:rsidR="0085747A" w:rsidRPr="00B169DF" w:rsidRDefault="00D73BCC" w:rsidP="00D73BC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73BCC">
              <w:rPr>
                <w:rFonts w:ascii="Corbel" w:hAnsi="Corbel"/>
                <w:b w:val="0"/>
                <w:smallCaps w:val="0"/>
                <w:szCs w:val="24"/>
              </w:rPr>
              <w:t>Posiada umiejętność analizowania mechanizmów i oceny uwarunkowań stanowienia prawa, jest zdolny do formułowania własnego zdania na temat procesu wykorzystywania instytucji prawa parlamentarnego w praktyce ustrojowej, potrafi  wyrażać opinie na temat zjawisk zachodzących w życiu parlamentarnym oraz dokonywać wykładni przepisów konstytucyjnych i regulaminowych, wie jak przygotowywać wnioski i inne dokumenty funkcjonujące w praktyce funkcjonowania izb polskiego parlamentu</w:t>
            </w:r>
          </w:p>
        </w:tc>
        <w:tc>
          <w:tcPr>
            <w:tcW w:w="2554" w:type="dxa"/>
          </w:tcPr>
          <w:p w14:paraId="3893EFDC" w14:textId="77777777" w:rsidR="00FD663E" w:rsidRPr="00FD663E" w:rsidRDefault="00FD663E" w:rsidP="00FD663E">
            <w:pPr>
              <w:rPr>
                <w:rFonts w:ascii="Corbel" w:hAnsi="Corbel"/>
                <w:sz w:val="24"/>
                <w:szCs w:val="24"/>
              </w:rPr>
            </w:pPr>
            <w:r w:rsidRPr="00FD663E">
              <w:rPr>
                <w:rFonts w:ascii="Corbel" w:hAnsi="Corbel"/>
                <w:sz w:val="24"/>
                <w:szCs w:val="24"/>
              </w:rPr>
              <w:t>K_U03,K_U06,</w:t>
            </w:r>
          </w:p>
          <w:p w14:paraId="5F66D69A" w14:textId="2AF8A54F" w:rsidR="0085747A" w:rsidRPr="003C3B8F" w:rsidRDefault="00FD663E" w:rsidP="003057DE">
            <w:pPr>
              <w:rPr>
                <w:rFonts w:ascii="Corbel" w:hAnsi="Corbel"/>
                <w:sz w:val="24"/>
                <w:szCs w:val="24"/>
              </w:rPr>
            </w:pPr>
            <w:r w:rsidRPr="00FD663E">
              <w:rPr>
                <w:rFonts w:ascii="Corbel" w:hAnsi="Corbel"/>
                <w:sz w:val="24"/>
                <w:szCs w:val="24"/>
              </w:rPr>
              <w:t>K_U07,K_U08,K_U10</w:t>
            </w:r>
          </w:p>
        </w:tc>
      </w:tr>
      <w:tr w:rsidR="0085747A" w:rsidRPr="00B169DF" w14:paraId="2AA74C64" w14:textId="77777777" w:rsidTr="00D1546E">
        <w:tc>
          <w:tcPr>
            <w:tcW w:w="1577" w:type="dxa"/>
          </w:tcPr>
          <w:p w14:paraId="4A6CCC54" w14:textId="228D06FF" w:rsidR="0085747A" w:rsidRPr="00B169DF" w:rsidRDefault="003C3B8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389" w:type="dxa"/>
          </w:tcPr>
          <w:p w14:paraId="4AE793D9" w14:textId="7108C104" w:rsidR="0085747A" w:rsidRPr="00B169DF" w:rsidRDefault="00D73BCC" w:rsidP="00D73BC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73BCC">
              <w:rPr>
                <w:rFonts w:ascii="Corbel" w:hAnsi="Corbel"/>
                <w:b w:val="0"/>
                <w:smallCaps w:val="0"/>
                <w:szCs w:val="24"/>
              </w:rPr>
              <w:t>Dysponuje kompetencjami pozwalającymi na monitorowanie i przyswajanie zmian zachodzących w obszarze parlamentarnego</w:t>
            </w:r>
          </w:p>
        </w:tc>
        <w:tc>
          <w:tcPr>
            <w:tcW w:w="2554" w:type="dxa"/>
          </w:tcPr>
          <w:p w14:paraId="311FC3CD" w14:textId="388A31B6" w:rsidR="0085747A" w:rsidRPr="00B169DF" w:rsidRDefault="008F336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F336A"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</w:tc>
      </w:tr>
    </w:tbl>
    <w:p w14:paraId="6F2A65A7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5973F99" w14:textId="77777777" w:rsidR="00D1546E" w:rsidRDefault="00D1546E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46B88E16" w14:textId="77777777" w:rsidR="00D1546E" w:rsidRDefault="00D1546E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488AA2E4" w14:textId="466FB67C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0997DBF9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14:paraId="21DE9C73" w14:textId="77777777"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2C6D23" w:rsidRPr="00B169DF" w14:paraId="6D396B56" w14:textId="77777777" w:rsidTr="00426D50">
        <w:tc>
          <w:tcPr>
            <w:tcW w:w="9520" w:type="dxa"/>
          </w:tcPr>
          <w:p w14:paraId="7B9A659E" w14:textId="77777777" w:rsidR="002C6D23" w:rsidRPr="00B169DF" w:rsidRDefault="002C6D23" w:rsidP="00426D5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2C6D23" w:rsidRPr="00B169DF" w14:paraId="4462B725" w14:textId="77777777" w:rsidTr="00426D50">
        <w:tc>
          <w:tcPr>
            <w:tcW w:w="9520" w:type="dxa"/>
          </w:tcPr>
          <w:p w14:paraId="4ED7B5B5" w14:textId="77777777" w:rsidR="002C6D23" w:rsidRPr="00B169DF" w:rsidRDefault="002C6D23" w:rsidP="00426D5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2C6D23" w:rsidRPr="00B169DF" w14:paraId="49DC3F3F" w14:textId="77777777" w:rsidTr="00426D50">
        <w:tc>
          <w:tcPr>
            <w:tcW w:w="9520" w:type="dxa"/>
          </w:tcPr>
          <w:p w14:paraId="1A18F0D8" w14:textId="77777777" w:rsidR="002C6D23" w:rsidRPr="00B169DF" w:rsidRDefault="002C6D23" w:rsidP="00426D5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2C6D23" w:rsidRPr="00B169DF" w14:paraId="5C1B19D1" w14:textId="77777777" w:rsidTr="00426D50">
        <w:tc>
          <w:tcPr>
            <w:tcW w:w="9520" w:type="dxa"/>
          </w:tcPr>
          <w:p w14:paraId="2173373E" w14:textId="77777777" w:rsidR="002C6D23" w:rsidRPr="00B169DF" w:rsidRDefault="002C6D23" w:rsidP="00426D5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69F2A431" w14:textId="77777777" w:rsidR="00C4202A" w:rsidRDefault="00C4202A" w:rsidP="00C4202A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p w14:paraId="2393A57F" w14:textId="77777777" w:rsidR="00C4202A" w:rsidRDefault="00C4202A" w:rsidP="00C4202A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p w14:paraId="0FC793A6" w14:textId="4338CFC6" w:rsidR="0085747A" w:rsidRPr="00C4202A" w:rsidRDefault="00C4202A" w:rsidP="00C4202A">
      <w:pPr>
        <w:spacing w:line="240" w:lineRule="auto"/>
        <w:ind w:firstLine="708"/>
        <w:jc w:val="both"/>
        <w:rPr>
          <w:rFonts w:ascii="Corbel" w:hAnsi="Corbel"/>
          <w:sz w:val="24"/>
          <w:szCs w:val="24"/>
        </w:rPr>
      </w:pPr>
      <w:r w:rsidRPr="00C4202A">
        <w:rPr>
          <w:rFonts w:ascii="Corbel" w:hAnsi="Corbel"/>
          <w:sz w:val="24"/>
          <w:szCs w:val="24"/>
        </w:rPr>
        <w:t xml:space="preserve">B. </w:t>
      </w:r>
      <w:r w:rsidR="0085747A" w:rsidRPr="00C4202A">
        <w:rPr>
          <w:rFonts w:ascii="Corbel" w:hAnsi="Corbel"/>
          <w:sz w:val="24"/>
          <w:szCs w:val="24"/>
        </w:rPr>
        <w:t>Problematyka ćwiczeń, konwersator</w:t>
      </w:r>
      <w:r w:rsidR="005F76A3" w:rsidRPr="00C4202A">
        <w:rPr>
          <w:rFonts w:ascii="Corbel" w:hAnsi="Corbel"/>
          <w:sz w:val="24"/>
          <w:szCs w:val="24"/>
        </w:rPr>
        <w:t>iów</w:t>
      </w:r>
      <w:r w:rsidR="0085747A" w:rsidRPr="00C4202A">
        <w:rPr>
          <w:rFonts w:ascii="Corbel" w:hAnsi="Corbel"/>
          <w:sz w:val="24"/>
          <w:szCs w:val="24"/>
        </w:rPr>
        <w:t>, laborator</w:t>
      </w:r>
      <w:r w:rsidR="005F76A3" w:rsidRPr="00C4202A">
        <w:rPr>
          <w:rFonts w:ascii="Corbel" w:hAnsi="Corbel"/>
          <w:sz w:val="24"/>
          <w:szCs w:val="24"/>
        </w:rPr>
        <w:t>iów</w:t>
      </w:r>
      <w:r w:rsidR="009F4610" w:rsidRPr="00C4202A">
        <w:rPr>
          <w:rFonts w:ascii="Corbel" w:hAnsi="Corbel"/>
          <w:sz w:val="24"/>
          <w:szCs w:val="24"/>
        </w:rPr>
        <w:t xml:space="preserve">, </w:t>
      </w:r>
      <w:r w:rsidR="0085747A" w:rsidRPr="00C4202A">
        <w:rPr>
          <w:rFonts w:ascii="Corbel" w:hAnsi="Corbel"/>
          <w:sz w:val="24"/>
          <w:szCs w:val="24"/>
        </w:rPr>
        <w:t xml:space="preserve">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2C6D23" w:rsidRPr="00B169DF" w14:paraId="1B74F12F" w14:textId="77777777" w:rsidTr="00426D50">
        <w:tc>
          <w:tcPr>
            <w:tcW w:w="9520" w:type="dxa"/>
          </w:tcPr>
          <w:p w14:paraId="359B2205" w14:textId="77777777" w:rsidR="002C6D23" w:rsidRPr="00B169DF" w:rsidRDefault="002C6D23" w:rsidP="00426D5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2C6D23" w:rsidRPr="00B169DF" w14:paraId="17CF3D64" w14:textId="77777777" w:rsidTr="00426D50">
        <w:tc>
          <w:tcPr>
            <w:tcW w:w="9520" w:type="dxa"/>
          </w:tcPr>
          <w:p w14:paraId="705569F8" w14:textId="77777777" w:rsidR="002C6D23" w:rsidRPr="00B169DF" w:rsidRDefault="002C6D23" w:rsidP="00426D5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1. Geneza, pojęcie i przedmiot prawa parlamentarnego </w:t>
            </w:r>
          </w:p>
        </w:tc>
      </w:tr>
      <w:tr w:rsidR="002C6D23" w:rsidRPr="00B169DF" w14:paraId="471C0FAD" w14:textId="77777777" w:rsidTr="00426D50">
        <w:tc>
          <w:tcPr>
            <w:tcW w:w="9520" w:type="dxa"/>
          </w:tcPr>
          <w:p w14:paraId="0472E732" w14:textId="77777777" w:rsidR="002C6D23" w:rsidRPr="00B169DF" w:rsidRDefault="002C6D23" w:rsidP="00426D5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2. Źródła prawa parlamentarnego </w:t>
            </w:r>
          </w:p>
        </w:tc>
      </w:tr>
      <w:tr w:rsidR="002C6D23" w:rsidRPr="00B169DF" w14:paraId="78D28E8D" w14:textId="77777777" w:rsidTr="00426D50">
        <w:tc>
          <w:tcPr>
            <w:tcW w:w="9520" w:type="dxa"/>
          </w:tcPr>
          <w:p w14:paraId="1A9247A0" w14:textId="77777777" w:rsidR="002C6D23" w:rsidRPr="00B169DF" w:rsidRDefault="002C6D23" w:rsidP="00426D5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3. Zasady prawa parlamentarnego </w:t>
            </w:r>
          </w:p>
        </w:tc>
      </w:tr>
      <w:tr w:rsidR="002C6D23" w:rsidRPr="00B169DF" w14:paraId="499C21D4" w14:textId="77777777" w:rsidTr="00426D50">
        <w:tc>
          <w:tcPr>
            <w:tcW w:w="9520" w:type="dxa"/>
          </w:tcPr>
          <w:p w14:paraId="40B3B7BA" w14:textId="77777777" w:rsidR="002C6D23" w:rsidRPr="00B169DF" w:rsidRDefault="002C6D23" w:rsidP="00426D5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4. Ustrojowy status posła i senatora</w:t>
            </w:r>
          </w:p>
        </w:tc>
      </w:tr>
      <w:tr w:rsidR="002C6D23" w:rsidRPr="00B169DF" w14:paraId="474BA36E" w14:textId="77777777" w:rsidTr="00426D50">
        <w:tc>
          <w:tcPr>
            <w:tcW w:w="9520" w:type="dxa"/>
          </w:tcPr>
          <w:p w14:paraId="05CA91E5" w14:textId="77777777" w:rsidR="002C6D23" w:rsidRPr="00B169DF" w:rsidRDefault="002C6D23" w:rsidP="00426D5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5. Organizacja wewnętrzna Sejmu i Senatu </w:t>
            </w:r>
          </w:p>
        </w:tc>
      </w:tr>
      <w:tr w:rsidR="002C6D23" w:rsidRPr="00B169DF" w14:paraId="3FC0B3E9" w14:textId="77777777" w:rsidTr="00426D50">
        <w:tc>
          <w:tcPr>
            <w:tcW w:w="9520" w:type="dxa"/>
          </w:tcPr>
          <w:p w14:paraId="3BC9975E" w14:textId="77777777" w:rsidR="002C6D23" w:rsidRPr="00B169DF" w:rsidRDefault="002C6D23" w:rsidP="00426D5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6. Obrady parlamentarne </w:t>
            </w:r>
          </w:p>
        </w:tc>
      </w:tr>
      <w:tr w:rsidR="002C6D23" w:rsidRPr="00B169DF" w14:paraId="711C5031" w14:textId="77777777" w:rsidTr="00426D50">
        <w:tc>
          <w:tcPr>
            <w:tcW w:w="9520" w:type="dxa"/>
          </w:tcPr>
          <w:p w14:paraId="5EC2C56A" w14:textId="77777777" w:rsidR="002C6D23" w:rsidRPr="00B169DF" w:rsidRDefault="002C6D23" w:rsidP="00426D5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7. Procedury parlamentarne </w:t>
            </w:r>
          </w:p>
        </w:tc>
      </w:tr>
      <w:tr w:rsidR="002C6D23" w:rsidRPr="00B169DF" w14:paraId="5B02B499" w14:textId="77777777" w:rsidTr="00426D50">
        <w:tc>
          <w:tcPr>
            <w:tcW w:w="9520" w:type="dxa"/>
          </w:tcPr>
          <w:p w14:paraId="663D5C16" w14:textId="77777777" w:rsidR="002C6D23" w:rsidRPr="00B169DF" w:rsidRDefault="002C6D23" w:rsidP="00426D5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8. Sejm i Senat a prawo UE</w:t>
            </w:r>
          </w:p>
        </w:tc>
      </w:tr>
      <w:tr w:rsidR="0085747A" w:rsidRPr="00B169DF" w14:paraId="0931B5AE" w14:textId="77777777" w:rsidTr="002C6D23">
        <w:tc>
          <w:tcPr>
            <w:tcW w:w="9520" w:type="dxa"/>
          </w:tcPr>
          <w:p w14:paraId="72DFA7B5" w14:textId="38632F1E"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14:paraId="30742F29" w14:textId="77777777" w:rsidTr="002C6D23">
        <w:tc>
          <w:tcPr>
            <w:tcW w:w="9520" w:type="dxa"/>
          </w:tcPr>
          <w:p w14:paraId="53138F7A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14:paraId="24A0F721" w14:textId="77777777" w:rsidTr="002C6D23">
        <w:tc>
          <w:tcPr>
            <w:tcW w:w="9520" w:type="dxa"/>
          </w:tcPr>
          <w:p w14:paraId="74420AB0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14:paraId="71410136" w14:textId="77777777" w:rsidTr="002C6D23">
        <w:tc>
          <w:tcPr>
            <w:tcW w:w="9520" w:type="dxa"/>
          </w:tcPr>
          <w:p w14:paraId="4E3563C3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65D8587F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7C7DEEC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09BFD4F6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2F196BD" w14:textId="51F7AF8A" w:rsidR="00E67016" w:rsidRDefault="00E67016" w:rsidP="009C54A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 w:val="20"/>
          <w:szCs w:val="20"/>
        </w:rPr>
      </w:pPr>
      <w:r>
        <w:rPr>
          <w:rFonts w:ascii="Corbel" w:hAnsi="Corbel"/>
          <w:b w:val="0"/>
          <w:smallCaps w:val="0"/>
          <w:sz w:val="20"/>
          <w:szCs w:val="20"/>
        </w:rPr>
        <w:t>Wykład problemowy z prezentacją multimedialna, elem</w:t>
      </w:r>
      <w:r w:rsidR="001020B3">
        <w:rPr>
          <w:rFonts w:ascii="Corbel" w:hAnsi="Corbel"/>
          <w:b w:val="0"/>
          <w:smallCaps w:val="0"/>
          <w:sz w:val="20"/>
          <w:szCs w:val="20"/>
        </w:rPr>
        <w:t>enty wykładu konwersatoryjnego</w:t>
      </w:r>
    </w:p>
    <w:p w14:paraId="5608EB32" w14:textId="3D6B7B95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F33D2BA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228032F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040F0535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F4781B8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054843E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15"/>
        <w:gridCol w:w="5262"/>
        <w:gridCol w:w="2343"/>
      </w:tblGrid>
      <w:tr w:rsidR="0085747A" w:rsidRPr="00B169DF" w14:paraId="226D9E85" w14:textId="77777777" w:rsidTr="00E67016">
        <w:tc>
          <w:tcPr>
            <w:tcW w:w="1962" w:type="dxa"/>
            <w:vAlign w:val="center"/>
          </w:tcPr>
          <w:p w14:paraId="40623A34" w14:textId="77777777"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135FC0B3" w14:textId="77777777"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5B704467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7CFD1827" w14:textId="77777777"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4949039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B169DF" w14:paraId="3A51B283" w14:textId="77777777" w:rsidTr="00E67016">
        <w:tc>
          <w:tcPr>
            <w:tcW w:w="1962" w:type="dxa"/>
          </w:tcPr>
          <w:p w14:paraId="6267168D" w14:textId="1A3649DC" w:rsidR="0085747A" w:rsidRPr="00B169DF" w:rsidRDefault="009A6C9F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 xml:space="preserve">EK_ 01 </w:t>
            </w:r>
            <w:r>
              <w:rPr>
                <w:rFonts w:ascii="Corbel" w:hAnsi="Corbel"/>
                <w:b w:val="0"/>
                <w:szCs w:val="24"/>
              </w:rPr>
              <w:t>– EK_03</w:t>
            </w:r>
          </w:p>
        </w:tc>
        <w:tc>
          <w:tcPr>
            <w:tcW w:w="5441" w:type="dxa"/>
          </w:tcPr>
          <w:p w14:paraId="27D90EF1" w14:textId="255D3FAD" w:rsidR="0085747A" w:rsidRPr="00E67016" w:rsidRDefault="009A6C9F" w:rsidP="00E6701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PISEMNE ZALICZENIE </w:t>
            </w:r>
          </w:p>
        </w:tc>
        <w:tc>
          <w:tcPr>
            <w:tcW w:w="2117" w:type="dxa"/>
          </w:tcPr>
          <w:p w14:paraId="4D1F06B9" w14:textId="6AC7CC4E" w:rsidR="0085747A" w:rsidRPr="00B169DF" w:rsidRDefault="002C6D2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KONWERSATORIUM</w:t>
            </w:r>
          </w:p>
        </w:tc>
      </w:tr>
    </w:tbl>
    <w:p w14:paraId="37C03328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37754A7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73F783AD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79EB57FB" w14:textId="77777777" w:rsidTr="00923D7D">
        <w:tc>
          <w:tcPr>
            <w:tcW w:w="9670" w:type="dxa"/>
          </w:tcPr>
          <w:p w14:paraId="79836B18" w14:textId="2B3A8EEE" w:rsidR="0085747A" w:rsidRPr="00B169DF" w:rsidRDefault="00F9278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Zaliczenie – test jednokrotnego wyboru obejmujący łącznie 10 pytań</w:t>
            </w:r>
          </w:p>
          <w:p w14:paraId="5467C958" w14:textId="50A4992F" w:rsidR="003464BD" w:rsidRPr="003464BD" w:rsidRDefault="00F9278A" w:rsidP="003464BD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Pr="003464BD">
              <w:rPr>
                <w:rFonts w:ascii="Corbel" w:hAnsi="Corbel"/>
                <w:b w:val="0"/>
                <w:smallCaps w:val="0"/>
                <w:szCs w:val="24"/>
              </w:rPr>
              <w:t>rzelicznik za odpowiedni procent uzyskanych punktów:</w:t>
            </w:r>
          </w:p>
          <w:p w14:paraId="2CA41CF9" w14:textId="4E358446" w:rsidR="003464BD" w:rsidRPr="003464BD" w:rsidRDefault="00F9278A" w:rsidP="003464BD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464BD">
              <w:rPr>
                <w:rFonts w:ascii="Corbel" w:hAnsi="Corbel"/>
                <w:b w:val="0"/>
                <w:smallCaps w:val="0"/>
                <w:szCs w:val="24"/>
              </w:rPr>
              <w:t>do 50% - niedostateczny,</w:t>
            </w:r>
          </w:p>
          <w:p w14:paraId="2EF8346E" w14:textId="4EC3B572" w:rsidR="003464BD" w:rsidRPr="003464BD" w:rsidRDefault="00F9278A" w:rsidP="003464BD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464BD">
              <w:rPr>
                <w:rFonts w:ascii="Corbel" w:hAnsi="Corbel"/>
                <w:b w:val="0"/>
                <w:smallCaps w:val="0"/>
                <w:szCs w:val="24"/>
              </w:rPr>
              <w:t>- 51% - 60% - dostateczny,</w:t>
            </w:r>
          </w:p>
          <w:p w14:paraId="03002DBE" w14:textId="47E26674" w:rsidR="003464BD" w:rsidRPr="003464BD" w:rsidRDefault="00F9278A" w:rsidP="003464BD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464BD">
              <w:rPr>
                <w:rFonts w:ascii="Corbel" w:hAnsi="Corbel"/>
                <w:b w:val="0"/>
                <w:smallCaps w:val="0"/>
                <w:szCs w:val="24"/>
              </w:rPr>
              <w:t>- 61% - 70% - dostateczny plus,</w:t>
            </w:r>
          </w:p>
          <w:p w14:paraId="38E773F7" w14:textId="24169BCE" w:rsidR="003464BD" w:rsidRPr="003464BD" w:rsidRDefault="00F9278A" w:rsidP="003464BD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464BD">
              <w:rPr>
                <w:rFonts w:ascii="Corbel" w:hAnsi="Corbel"/>
                <w:b w:val="0"/>
                <w:smallCaps w:val="0"/>
                <w:szCs w:val="24"/>
              </w:rPr>
              <w:t>- 71% - 80% - dobry,</w:t>
            </w:r>
          </w:p>
          <w:p w14:paraId="2258AF70" w14:textId="3C4862F9" w:rsidR="003464BD" w:rsidRPr="003464BD" w:rsidRDefault="00F9278A" w:rsidP="003464BD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464BD">
              <w:rPr>
                <w:rFonts w:ascii="Corbel" w:hAnsi="Corbel"/>
                <w:b w:val="0"/>
                <w:smallCaps w:val="0"/>
                <w:szCs w:val="24"/>
              </w:rPr>
              <w:t>- 81% - 90% - dobry plus,</w:t>
            </w:r>
          </w:p>
          <w:p w14:paraId="3F4F2AF6" w14:textId="534357B1" w:rsidR="003464BD" w:rsidRPr="003464BD" w:rsidRDefault="00F9278A" w:rsidP="003464BD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464BD">
              <w:rPr>
                <w:rFonts w:ascii="Corbel" w:hAnsi="Corbel"/>
                <w:b w:val="0"/>
                <w:smallCaps w:val="0"/>
                <w:szCs w:val="24"/>
              </w:rPr>
              <w:t>- 91% - 100% - bardzo dobry</w:t>
            </w:r>
          </w:p>
          <w:p w14:paraId="41B0839C" w14:textId="77777777" w:rsidR="00923D7D" w:rsidRPr="00B169DF" w:rsidRDefault="00923D7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BB5D64F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549B3CB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275B835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5928C722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B169DF" w14:paraId="128DDC9A" w14:textId="77777777" w:rsidTr="003E1941">
        <w:tc>
          <w:tcPr>
            <w:tcW w:w="4962" w:type="dxa"/>
            <w:vAlign w:val="center"/>
          </w:tcPr>
          <w:p w14:paraId="0C6C4330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305A4821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14:paraId="02C37FE3" w14:textId="77777777" w:rsidTr="00923D7D">
        <w:tc>
          <w:tcPr>
            <w:tcW w:w="4962" w:type="dxa"/>
          </w:tcPr>
          <w:p w14:paraId="6754C5C7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3A344839" w14:textId="21DC659A" w:rsidR="0085747A" w:rsidRPr="00B169DF" w:rsidRDefault="00327B8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B169DF" w14:paraId="2A4AABEF" w14:textId="77777777" w:rsidTr="00923D7D">
        <w:tc>
          <w:tcPr>
            <w:tcW w:w="4962" w:type="dxa"/>
          </w:tcPr>
          <w:p w14:paraId="210DDE64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C195B47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63CF7F11" w14:textId="51A973CA" w:rsidR="00327B8F" w:rsidRPr="00B169DF" w:rsidRDefault="00E2013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B169DF" w14:paraId="3796D0EB" w14:textId="77777777" w:rsidTr="00923D7D">
        <w:tc>
          <w:tcPr>
            <w:tcW w:w="4962" w:type="dxa"/>
          </w:tcPr>
          <w:p w14:paraId="0DB2B3DD" w14:textId="77777777"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1BAAD611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03E3072C" w14:textId="501CCB36" w:rsidR="00327B8F" w:rsidRPr="00B169DF" w:rsidRDefault="00AC3C8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45</w:t>
            </w:r>
            <w:r w:rsidR="00327B8F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85747A" w:rsidRPr="00B169DF" w14:paraId="1ADE6CE7" w14:textId="77777777" w:rsidTr="00923D7D">
        <w:tc>
          <w:tcPr>
            <w:tcW w:w="4962" w:type="dxa"/>
          </w:tcPr>
          <w:p w14:paraId="2FD9881C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4747719D" w14:textId="3B336CF0" w:rsidR="0085747A" w:rsidRPr="00B169DF" w:rsidRDefault="00AC3C8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B169DF" w14:paraId="071C4E58" w14:textId="77777777" w:rsidTr="00923D7D">
        <w:tc>
          <w:tcPr>
            <w:tcW w:w="4962" w:type="dxa"/>
          </w:tcPr>
          <w:p w14:paraId="62049DBA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6623D12B" w14:textId="40A99BFE" w:rsidR="0085747A" w:rsidRPr="00B169DF" w:rsidRDefault="00327B8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63F632C6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7706C798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A24011D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324B88C8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638E76A1" w14:textId="77777777" w:rsidTr="0071620A">
        <w:trPr>
          <w:trHeight w:val="397"/>
        </w:trPr>
        <w:tc>
          <w:tcPr>
            <w:tcW w:w="3544" w:type="dxa"/>
          </w:tcPr>
          <w:p w14:paraId="16CB32EE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0C6D98E0" w14:textId="0A460455" w:rsidR="0085747A" w:rsidRPr="00B169DF" w:rsidRDefault="0047250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Nie dotyczy </w:t>
            </w:r>
          </w:p>
        </w:tc>
      </w:tr>
      <w:tr w:rsidR="0085747A" w:rsidRPr="00B169DF" w14:paraId="276FFB2E" w14:textId="77777777" w:rsidTr="0071620A">
        <w:trPr>
          <w:trHeight w:val="397"/>
        </w:trPr>
        <w:tc>
          <w:tcPr>
            <w:tcW w:w="3544" w:type="dxa"/>
          </w:tcPr>
          <w:p w14:paraId="6B69F399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AB3311D" w14:textId="6CDAB34C" w:rsidR="0085747A" w:rsidRPr="00B169DF" w:rsidRDefault="0047250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Nie dotyczy </w:t>
            </w:r>
          </w:p>
        </w:tc>
      </w:tr>
    </w:tbl>
    <w:p w14:paraId="0E03DECB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586C55F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5E4EAD1E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B169DF" w14:paraId="3C773E1F" w14:textId="77777777" w:rsidTr="0071620A">
        <w:trPr>
          <w:trHeight w:val="397"/>
        </w:trPr>
        <w:tc>
          <w:tcPr>
            <w:tcW w:w="7513" w:type="dxa"/>
          </w:tcPr>
          <w:p w14:paraId="0A7557E3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0B544F6A" w14:textId="641685BD" w:rsidR="0047250E" w:rsidRPr="00B169DF" w:rsidRDefault="0047250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1. </w:t>
            </w:r>
            <w:r w:rsidRPr="0047250E">
              <w:rPr>
                <w:rFonts w:ascii="Corbel" w:hAnsi="Corbel"/>
                <w:b w:val="0"/>
                <w:smallCaps w:val="0"/>
                <w:szCs w:val="24"/>
              </w:rPr>
              <w:t>Grzegorz Pastuszko, Halina Zięba-Załucka, Małgorzata Grzesik-Kulesza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Polskie prawo parlamentarne, Warszawa 2020. </w:t>
            </w:r>
          </w:p>
        </w:tc>
      </w:tr>
      <w:tr w:rsidR="0085747A" w:rsidRPr="00B169DF" w14:paraId="4A80EC96" w14:textId="77777777" w:rsidTr="0071620A">
        <w:trPr>
          <w:trHeight w:val="397"/>
        </w:trPr>
        <w:tc>
          <w:tcPr>
            <w:tcW w:w="7513" w:type="dxa"/>
          </w:tcPr>
          <w:p w14:paraId="2232EEEB" w14:textId="77777777" w:rsidR="00430F9E" w:rsidRDefault="0047250E" w:rsidP="0047250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1. Zdzisław Czeszejko-Sochacki, Prawo parlamentarne w Polsce</w:t>
            </w:r>
            <w:r w:rsidR="00430F9E">
              <w:rPr>
                <w:rFonts w:ascii="Corbel" w:hAnsi="Corbel"/>
                <w:b w:val="0"/>
                <w:smallCaps w:val="0"/>
                <w:szCs w:val="24"/>
              </w:rPr>
              <w:t xml:space="preserve">, Warszawa 1997. </w:t>
            </w:r>
          </w:p>
          <w:p w14:paraId="1C989950" w14:textId="77209B59" w:rsidR="0047250E" w:rsidRPr="0047250E" w:rsidRDefault="00430F9E" w:rsidP="0047250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2. </w:t>
            </w:r>
            <w:r w:rsidR="0047250E" w:rsidRPr="0047250E">
              <w:rPr>
                <w:rFonts w:ascii="Corbel" w:hAnsi="Corbel"/>
                <w:b w:val="0"/>
                <w:smallCaps w:val="0"/>
                <w:szCs w:val="24"/>
              </w:rPr>
              <w:t xml:space="preserve">W. Skrzydło, Ustrój polityczny RP w świetle Konstytucji z 1997 r., </w:t>
            </w:r>
          </w:p>
          <w:p w14:paraId="253E5068" w14:textId="77777777" w:rsidR="0047250E" w:rsidRPr="0047250E" w:rsidRDefault="0047250E" w:rsidP="0047250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7250E">
              <w:rPr>
                <w:rFonts w:ascii="Corbel" w:hAnsi="Corbel"/>
                <w:b w:val="0"/>
                <w:smallCaps w:val="0"/>
                <w:szCs w:val="24"/>
              </w:rPr>
              <w:t>Warszawa 2014.</w:t>
            </w:r>
          </w:p>
          <w:p w14:paraId="629F5E0D" w14:textId="4799A7B2" w:rsidR="0047250E" w:rsidRPr="0047250E" w:rsidRDefault="00430F9E" w:rsidP="0047250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3. </w:t>
            </w:r>
            <w:r w:rsidR="0047250E" w:rsidRPr="0047250E">
              <w:rPr>
                <w:rFonts w:ascii="Corbel" w:hAnsi="Corbel"/>
                <w:b w:val="0"/>
                <w:smallCaps w:val="0"/>
                <w:szCs w:val="24"/>
              </w:rPr>
              <w:t>M. Granat, Prawo konstytucyjne. Pytania i odpow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iedzi, 9 wydanie, Warszawa 2022</w:t>
            </w:r>
          </w:p>
          <w:p w14:paraId="16E80260" w14:textId="27BA0E82" w:rsidR="0047250E" w:rsidRPr="0047250E" w:rsidRDefault="00430F9E" w:rsidP="0047250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4. </w:t>
            </w:r>
            <w:r w:rsidR="0047250E" w:rsidRPr="0047250E">
              <w:rPr>
                <w:rFonts w:ascii="Corbel" w:hAnsi="Corbel"/>
                <w:b w:val="0"/>
                <w:smallCaps w:val="0"/>
                <w:szCs w:val="24"/>
              </w:rPr>
              <w:t>L. Garlicki, Polskie prawo konstytucyj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ne. Zarys wykładu, Warszawa 2023</w:t>
            </w:r>
            <w:r w:rsidR="0047250E" w:rsidRPr="0047250E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4596EFF9" w14:textId="2378B688" w:rsidR="0047250E" w:rsidRPr="0047250E" w:rsidRDefault="0047250E" w:rsidP="0047250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4F011B1F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87A4BED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6BFB0DF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B2EA22" w14:textId="77777777" w:rsidR="009E2F9E" w:rsidRDefault="009E2F9E" w:rsidP="00C16ABF">
      <w:pPr>
        <w:spacing w:after="0" w:line="240" w:lineRule="auto"/>
      </w:pPr>
      <w:r>
        <w:separator/>
      </w:r>
    </w:p>
  </w:endnote>
  <w:endnote w:type="continuationSeparator" w:id="0">
    <w:p w14:paraId="130BB5A0" w14:textId="77777777" w:rsidR="009E2F9E" w:rsidRDefault="009E2F9E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AAB8A8" w14:textId="77777777" w:rsidR="009E2F9E" w:rsidRDefault="009E2F9E" w:rsidP="00C16ABF">
      <w:pPr>
        <w:spacing w:after="0" w:line="240" w:lineRule="auto"/>
      </w:pPr>
      <w:r>
        <w:separator/>
      </w:r>
    </w:p>
  </w:footnote>
  <w:footnote w:type="continuationSeparator" w:id="0">
    <w:p w14:paraId="0B8DC2B0" w14:textId="77777777" w:rsidR="009E2F9E" w:rsidRDefault="009E2F9E" w:rsidP="00C16ABF">
      <w:pPr>
        <w:spacing w:after="0" w:line="240" w:lineRule="auto"/>
      </w:pPr>
      <w:r>
        <w:continuationSeparator/>
      </w:r>
    </w:p>
  </w:footnote>
  <w:footnote w:id="1">
    <w:p w14:paraId="3ACB30CD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6ACD"/>
    <w:rsid w:val="000077B4"/>
    <w:rsid w:val="00015B8F"/>
    <w:rsid w:val="000213B0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0E6F"/>
    <w:rsid w:val="000B192D"/>
    <w:rsid w:val="000B28EE"/>
    <w:rsid w:val="000B3E37"/>
    <w:rsid w:val="000D04B0"/>
    <w:rsid w:val="000F1C57"/>
    <w:rsid w:val="000F40B0"/>
    <w:rsid w:val="000F5615"/>
    <w:rsid w:val="001020B3"/>
    <w:rsid w:val="001045A1"/>
    <w:rsid w:val="00124BFF"/>
    <w:rsid w:val="0012560E"/>
    <w:rsid w:val="00127108"/>
    <w:rsid w:val="00134B13"/>
    <w:rsid w:val="00146BC0"/>
    <w:rsid w:val="00151E2E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46D"/>
    <w:rsid w:val="00244ABC"/>
    <w:rsid w:val="00257EED"/>
    <w:rsid w:val="00281FF2"/>
    <w:rsid w:val="002857DE"/>
    <w:rsid w:val="00287BB0"/>
    <w:rsid w:val="00291567"/>
    <w:rsid w:val="002A22BF"/>
    <w:rsid w:val="002A2389"/>
    <w:rsid w:val="002A671D"/>
    <w:rsid w:val="002B4D55"/>
    <w:rsid w:val="002B5EA0"/>
    <w:rsid w:val="002B6119"/>
    <w:rsid w:val="002C1F06"/>
    <w:rsid w:val="002C6D23"/>
    <w:rsid w:val="002D3375"/>
    <w:rsid w:val="002D73D4"/>
    <w:rsid w:val="002F02A3"/>
    <w:rsid w:val="002F4ABE"/>
    <w:rsid w:val="003018BA"/>
    <w:rsid w:val="0030395F"/>
    <w:rsid w:val="003057DE"/>
    <w:rsid w:val="00305C92"/>
    <w:rsid w:val="00310860"/>
    <w:rsid w:val="003151C5"/>
    <w:rsid w:val="00327B8F"/>
    <w:rsid w:val="003343CF"/>
    <w:rsid w:val="003464BD"/>
    <w:rsid w:val="00346FE9"/>
    <w:rsid w:val="0034759A"/>
    <w:rsid w:val="003503F6"/>
    <w:rsid w:val="003530DD"/>
    <w:rsid w:val="00363F78"/>
    <w:rsid w:val="0038337B"/>
    <w:rsid w:val="003A0A5B"/>
    <w:rsid w:val="003A1176"/>
    <w:rsid w:val="003C0BAE"/>
    <w:rsid w:val="003C3B8F"/>
    <w:rsid w:val="003D18A9"/>
    <w:rsid w:val="003D6CE2"/>
    <w:rsid w:val="003E1941"/>
    <w:rsid w:val="003E2FE6"/>
    <w:rsid w:val="003E49D5"/>
    <w:rsid w:val="003F205D"/>
    <w:rsid w:val="003F38C0"/>
    <w:rsid w:val="003F6814"/>
    <w:rsid w:val="00407DEC"/>
    <w:rsid w:val="00414E3C"/>
    <w:rsid w:val="0042244A"/>
    <w:rsid w:val="0042745A"/>
    <w:rsid w:val="00430F9E"/>
    <w:rsid w:val="00431D5C"/>
    <w:rsid w:val="004362C6"/>
    <w:rsid w:val="00437FA2"/>
    <w:rsid w:val="00445970"/>
    <w:rsid w:val="00461EFC"/>
    <w:rsid w:val="004652C2"/>
    <w:rsid w:val="004706D1"/>
    <w:rsid w:val="004712CB"/>
    <w:rsid w:val="00471326"/>
    <w:rsid w:val="0047250E"/>
    <w:rsid w:val="0047598D"/>
    <w:rsid w:val="004840FD"/>
    <w:rsid w:val="00490F7D"/>
    <w:rsid w:val="00491678"/>
    <w:rsid w:val="004968E2"/>
    <w:rsid w:val="004A3EEA"/>
    <w:rsid w:val="004A4D1F"/>
    <w:rsid w:val="004A60D6"/>
    <w:rsid w:val="004B3F0E"/>
    <w:rsid w:val="004B4DD1"/>
    <w:rsid w:val="004D31C0"/>
    <w:rsid w:val="004D5282"/>
    <w:rsid w:val="004F1551"/>
    <w:rsid w:val="004F55A3"/>
    <w:rsid w:val="0050496F"/>
    <w:rsid w:val="00511744"/>
    <w:rsid w:val="00513B6F"/>
    <w:rsid w:val="00517C63"/>
    <w:rsid w:val="005363C4"/>
    <w:rsid w:val="00536BDE"/>
    <w:rsid w:val="00543ACC"/>
    <w:rsid w:val="0056696D"/>
    <w:rsid w:val="0059484D"/>
    <w:rsid w:val="005A0855"/>
    <w:rsid w:val="005A3196"/>
    <w:rsid w:val="005C080F"/>
    <w:rsid w:val="005C55E5"/>
    <w:rsid w:val="005C696A"/>
    <w:rsid w:val="005E6E85"/>
    <w:rsid w:val="005F31D2"/>
    <w:rsid w:val="005F76A3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1B1C"/>
    <w:rsid w:val="006D6139"/>
    <w:rsid w:val="006E5D65"/>
    <w:rsid w:val="006F1282"/>
    <w:rsid w:val="006F1FBC"/>
    <w:rsid w:val="006F31E2"/>
    <w:rsid w:val="00706544"/>
    <w:rsid w:val="007072BA"/>
    <w:rsid w:val="0071620A"/>
    <w:rsid w:val="00717C62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84922"/>
    <w:rsid w:val="00885F64"/>
    <w:rsid w:val="008917F9"/>
    <w:rsid w:val="008A1C70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336A"/>
    <w:rsid w:val="008F5894"/>
    <w:rsid w:val="008F6E29"/>
    <w:rsid w:val="00914EF3"/>
    <w:rsid w:val="00916188"/>
    <w:rsid w:val="00921505"/>
    <w:rsid w:val="00923244"/>
    <w:rsid w:val="00923D7D"/>
    <w:rsid w:val="009508DF"/>
    <w:rsid w:val="00950DAC"/>
    <w:rsid w:val="00954A07"/>
    <w:rsid w:val="00971853"/>
    <w:rsid w:val="00983683"/>
    <w:rsid w:val="00997F14"/>
    <w:rsid w:val="009A6C9F"/>
    <w:rsid w:val="009A78D9"/>
    <w:rsid w:val="009C2B17"/>
    <w:rsid w:val="009C3E31"/>
    <w:rsid w:val="009C54AE"/>
    <w:rsid w:val="009C788E"/>
    <w:rsid w:val="009D3F3B"/>
    <w:rsid w:val="009E0543"/>
    <w:rsid w:val="009E2F9E"/>
    <w:rsid w:val="009E3B41"/>
    <w:rsid w:val="009E6A8F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B0F49"/>
    <w:rsid w:val="00AB6041"/>
    <w:rsid w:val="00AC3C85"/>
    <w:rsid w:val="00AD1146"/>
    <w:rsid w:val="00AD27D3"/>
    <w:rsid w:val="00AD66D6"/>
    <w:rsid w:val="00AE1160"/>
    <w:rsid w:val="00AE203C"/>
    <w:rsid w:val="00AE2E74"/>
    <w:rsid w:val="00AE57A3"/>
    <w:rsid w:val="00AE5FCB"/>
    <w:rsid w:val="00AF1D8E"/>
    <w:rsid w:val="00AF2C1E"/>
    <w:rsid w:val="00B06142"/>
    <w:rsid w:val="00B135B1"/>
    <w:rsid w:val="00B1435F"/>
    <w:rsid w:val="00B169DF"/>
    <w:rsid w:val="00B3130B"/>
    <w:rsid w:val="00B37B59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4202A"/>
    <w:rsid w:val="00C56036"/>
    <w:rsid w:val="00C61DC5"/>
    <w:rsid w:val="00C66FB8"/>
    <w:rsid w:val="00C67E92"/>
    <w:rsid w:val="00C70A26"/>
    <w:rsid w:val="00C766DF"/>
    <w:rsid w:val="00C91330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546E"/>
    <w:rsid w:val="00D17C3C"/>
    <w:rsid w:val="00D26B2C"/>
    <w:rsid w:val="00D3397B"/>
    <w:rsid w:val="00D352C9"/>
    <w:rsid w:val="00D425B2"/>
    <w:rsid w:val="00D428D6"/>
    <w:rsid w:val="00D552B2"/>
    <w:rsid w:val="00D608D1"/>
    <w:rsid w:val="00D62293"/>
    <w:rsid w:val="00D73BCC"/>
    <w:rsid w:val="00D74119"/>
    <w:rsid w:val="00D8075B"/>
    <w:rsid w:val="00D83DC8"/>
    <w:rsid w:val="00D8678B"/>
    <w:rsid w:val="00DA2114"/>
    <w:rsid w:val="00DD1E5B"/>
    <w:rsid w:val="00DE09C0"/>
    <w:rsid w:val="00DE4A14"/>
    <w:rsid w:val="00DE7EF4"/>
    <w:rsid w:val="00DF320D"/>
    <w:rsid w:val="00DF71C8"/>
    <w:rsid w:val="00E129B8"/>
    <w:rsid w:val="00E20135"/>
    <w:rsid w:val="00E21E7D"/>
    <w:rsid w:val="00E22FBC"/>
    <w:rsid w:val="00E24BF5"/>
    <w:rsid w:val="00E25338"/>
    <w:rsid w:val="00E43AD9"/>
    <w:rsid w:val="00E51E44"/>
    <w:rsid w:val="00E63348"/>
    <w:rsid w:val="00E67016"/>
    <w:rsid w:val="00E742AA"/>
    <w:rsid w:val="00E77E88"/>
    <w:rsid w:val="00E8107D"/>
    <w:rsid w:val="00E960BB"/>
    <w:rsid w:val="00EA2074"/>
    <w:rsid w:val="00EA4832"/>
    <w:rsid w:val="00EA4E9D"/>
    <w:rsid w:val="00EC2C6C"/>
    <w:rsid w:val="00EC4899"/>
    <w:rsid w:val="00ED03AB"/>
    <w:rsid w:val="00ED32D2"/>
    <w:rsid w:val="00ED7723"/>
    <w:rsid w:val="00EE32DE"/>
    <w:rsid w:val="00EE5457"/>
    <w:rsid w:val="00F070AB"/>
    <w:rsid w:val="00F17567"/>
    <w:rsid w:val="00F27A7B"/>
    <w:rsid w:val="00F526AF"/>
    <w:rsid w:val="00F60552"/>
    <w:rsid w:val="00F617C3"/>
    <w:rsid w:val="00F61A26"/>
    <w:rsid w:val="00F7066B"/>
    <w:rsid w:val="00F83B28"/>
    <w:rsid w:val="00F9278A"/>
    <w:rsid w:val="00F974DA"/>
    <w:rsid w:val="00FA46E5"/>
    <w:rsid w:val="00FB7DBA"/>
    <w:rsid w:val="00FC1C25"/>
    <w:rsid w:val="00FC3F45"/>
    <w:rsid w:val="00FD503F"/>
    <w:rsid w:val="00FD663E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256A2C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B1ABD8-7C4A-4CDE-8AB4-60DFF43435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</TotalTime>
  <Pages>4</Pages>
  <Words>758</Words>
  <Characters>4552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4</cp:revision>
  <cp:lastPrinted>2019-02-06T12:12:00Z</cp:lastPrinted>
  <dcterms:created xsi:type="dcterms:W3CDTF">2023-10-18T07:41:00Z</dcterms:created>
  <dcterms:modified xsi:type="dcterms:W3CDTF">2024-08-27T09:48:00Z</dcterms:modified>
</cp:coreProperties>
</file>